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32" w:rsidRPr="00310DC1" w:rsidRDefault="00395032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395032" w:rsidRPr="00DB72EF" w:rsidRDefault="0039503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95032" w:rsidRPr="00DB72EF" w:rsidRDefault="0039503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95032" w:rsidRPr="00DB72EF" w:rsidRDefault="0039503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95032" w:rsidRPr="00DB72EF" w:rsidRDefault="00395032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395032" w:rsidRPr="00DB72EF" w:rsidRDefault="00395032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395032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395032" w:rsidRPr="00DB72EF" w:rsidRDefault="00395032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395032" w:rsidRDefault="00395032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395032" w:rsidRPr="00DB72EF" w:rsidRDefault="00395032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395032" w:rsidRDefault="00395032">
      <w:pPr>
        <w:autoSpaceDE/>
        <w:jc w:val="both"/>
        <w:rPr>
          <w:color w:val="auto"/>
          <w:lang w:eastAsia="ar-SA"/>
        </w:rPr>
      </w:pPr>
    </w:p>
    <w:p w:rsidR="00395032" w:rsidRPr="00DB72EF" w:rsidRDefault="0039503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395032" w:rsidRPr="00DB72EF" w:rsidRDefault="00395032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395032" w:rsidRPr="00DB72EF" w:rsidRDefault="00395032">
      <w:pPr>
        <w:autoSpaceDE/>
        <w:jc w:val="both"/>
        <w:rPr>
          <w:b/>
          <w:i/>
          <w:color w:val="auto"/>
          <w:lang w:eastAsia="ar-SA"/>
        </w:rPr>
      </w:pPr>
    </w:p>
    <w:p w:rsidR="00395032" w:rsidRDefault="00395032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395032" w:rsidRDefault="0039503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395032" w:rsidRPr="00DB72EF" w:rsidRDefault="0039503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95032" w:rsidRPr="00DB72EF" w:rsidRDefault="00395032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395032" w:rsidRDefault="00395032" w:rsidP="006225E9">
      <w:pPr>
        <w:pStyle w:val="Normalny1"/>
        <w:tabs>
          <w:tab w:val="left" w:pos="2267"/>
          <w:tab w:val="center" w:pos="4536"/>
        </w:tabs>
      </w:pPr>
      <w:bookmarkStart w:id="1" w:name="_heading=h.gjdgxs" w:colFirst="0" w:colLast="0"/>
      <w:bookmarkEnd w:id="1"/>
    </w:p>
    <w:p w:rsidR="00395032" w:rsidRPr="00D129FC" w:rsidRDefault="00395032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395032" w:rsidRDefault="00395032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395032" w:rsidRPr="00B275A6" w:rsidRDefault="00395032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395032" w:rsidRPr="00310DC1" w:rsidRDefault="00395032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Zakup ciągnika rolniczego”</w:t>
      </w:r>
    </w:p>
    <w:p w:rsidR="00395032" w:rsidRPr="00E23FD0" w:rsidRDefault="00395032">
      <w:pPr>
        <w:autoSpaceDE/>
        <w:jc w:val="both"/>
        <w:rPr>
          <w:color w:val="auto"/>
          <w:lang w:eastAsia="ar-SA"/>
        </w:rPr>
      </w:pPr>
    </w:p>
    <w:p w:rsidR="00395032" w:rsidRPr="00DB72EF" w:rsidRDefault="00395032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395032" w:rsidRPr="00DB72EF" w:rsidRDefault="00395032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395032" w:rsidRPr="00DB72EF" w:rsidRDefault="00395032">
      <w:pPr>
        <w:autoSpaceDE/>
        <w:jc w:val="both"/>
        <w:rPr>
          <w:lang w:eastAsia="ar-SA"/>
        </w:rPr>
      </w:pPr>
    </w:p>
    <w:p w:rsidR="00395032" w:rsidRPr="00DB72EF" w:rsidRDefault="00395032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395032" w:rsidRPr="00FF406D" w:rsidRDefault="00395032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395032" w:rsidRPr="00DB72EF" w:rsidRDefault="00395032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395032" w:rsidRPr="002A3B44" w:rsidRDefault="00395032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395032" w:rsidRDefault="00395032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395032" w:rsidRDefault="00395032" w:rsidP="00310DC1">
      <w:pPr>
        <w:jc w:val="both"/>
        <w:rPr>
          <w:b/>
          <w:i/>
          <w:color w:val="FF0000"/>
          <w:lang w:eastAsia="ar-SA"/>
        </w:rPr>
      </w:pPr>
    </w:p>
    <w:p w:rsidR="00395032" w:rsidRDefault="00395032" w:rsidP="00310DC1">
      <w:pPr>
        <w:jc w:val="both"/>
        <w:rPr>
          <w:b/>
          <w:i/>
          <w:color w:val="FF0000"/>
          <w:lang w:eastAsia="ar-SA"/>
        </w:rPr>
      </w:pPr>
    </w:p>
    <w:p w:rsidR="00395032" w:rsidRPr="00581979" w:rsidRDefault="00395032" w:rsidP="00581979">
      <w:pPr>
        <w:jc w:val="both"/>
        <w:rPr>
          <w:b/>
          <w:i/>
          <w:color w:val="FF0000"/>
          <w:lang w:eastAsia="ar-SA"/>
        </w:rPr>
      </w:pPr>
    </w:p>
    <w:p w:rsidR="00395032" w:rsidRPr="00581979" w:rsidRDefault="00395032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395032" w:rsidRPr="00581979" w:rsidRDefault="00395032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395032" w:rsidRPr="00581979" w:rsidRDefault="00395032" w:rsidP="00581979">
      <w:pPr>
        <w:jc w:val="both"/>
        <w:rPr>
          <w:iCs/>
          <w:color w:val="FF0000"/>
          <w:sz w:val="22"/>
          <w:szCs w:val="22"/>
        </w:rPr>
      </w:pPr>
    </w:p>
    <w:p w:rsidR="00395032" w:rsidRPr="00581979" w:rsidRDefault="00395032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395032" w:rsidRPr="00581979" w:rsidRDefault="00395032" w:rsidP="00581979">
      <w:pPr>
        <w:jc w:val="both"/>
        <w:rPr>
          <w:iCs/>
          <w:color w:val="FF0000"/>
          <w:sz w:val="22"/>
          <w:szCs w:val="22"/>
        </w:rPr>
      </w:pPr>
    </w:p>
    <w:p w:rsidR="00395032" w:rsidRPr="00581979" w:rsidRDefault="00395032" w:rsidP="00581979">
      <w:pPr>
        <w:rPr>
          <w:color w:val="FF0000"/>
          <w:sz w:val="22"/>
          <w:szCs w:val="22"/>
          <w:lang w:eastAsia="pl-PL"/>
        </w:rPr>
      </w:pPr>
    </w:p>
    <w:p w:rsidR="00395032" w:rsidRPr="00275008" w:rsidRDefault="00395032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395032" w:rsidRPr="00581979" w:rsidRDefault="00395032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395032" w:rsidRPr="00581979" w:rsidRDefault="00395032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395032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032" w:rsidRDefault="0039503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395032" w:rsidRDefault="0039503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032" w:rsidRDefault="0039503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395032" w:rsidRDefault="0039503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032" w:rsidRDefault="00395032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P.271.5.</w:t>
    </w:r>
    <w:r w:rsidRPr="005A2F13">
      <w:rPr>
        <w:color w:val="auto"/>
        <w:lang w:eastAsia="ar-SA"/>
      </w:rPr>
      <w:t>202</w:t>
    </w:r>
    <w:r>
      <w:rPr>
        <w:color w:val="auto"/>
        <w:lang w:eastAsia="ar-SA"/>
      </w:rPr>
      <w:t>6</w:t>
    </w:r>
    <w:r w:rsidRPr="005A2F13">
      <w:rPr>
        <w:color w:val="auto"/>
        <w:lang w:eastAsia="ar-SA"/>
      </w:rPr>
      <w:t xml:space="preserve">      </w:t>
    </w:r>
    <w:r>
      <w:rPr>
        <w:lang w:eastAsia="ar-SA"/>
      </w:rPr>
      <w:t xml:space="preserve">                                              </w:t>
    </w:r>
  </w:p>
  <w:p w:rsidR="00395032" w:rsidRDefault="00395032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56704"/>
    <w:rsid w:val="00361872"/>
    <w:rsid w:val="00363CE9"/>
    <w:rsid w:val="003828B3"/>
    <w:rsid w:val="00383B03"/>
    <w:rsid w:val="003844DC"/>
    <w:rsid w:val="00393F26"/>
    <w:rsid w:val="00394C71"/>
    <w:rsid w:val="00395032"/>
    <w:rsid w:val="003953A8"/>
    <w:rsid w:val="003C4ADC"/>
    <w:rsid w:val="003D1D8F"/>
    <w:rsid w:val="003E0FF8"/>
    <w:rsid w:val="003E5C74"/>
    <w:rsid w:val="004045BB"/>
    <w:rsid w:val="00464864"/>
    <w:rsid w:val="0047136F"/>
    <w:rsid w:val="004736B8"/>
    <w:rsid w:val="00480D31"/>
    <w:rsid w:val="004901B3"/>
    <w:rsid w:val="004A4E7D"/>
    <w:rsid w:val="004A6002"/>
    <w:rsid w:val="004B18F2"/>
    <w:rsid w:val="004C0798"/>
    <w:rsid w:val="004C2900"/>
    <w:rsid w:val="004C6DC8"/>
    <w:rsid w:val="00500BE5"/>
    <w:rsid w:val="00501057"/>
    <w:rsid w:val="00501A30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25E9"/>
    <w:rsid w:val="00623136"/>
    <w:rsid w:val="00630E81"/>
    <w:rsid w:val="00664025"/>
    <w:rsid w:val="006651D7"/>
    <w:rsid w:val="00680191"/>
    <w:rsid w:val="00697D40"/>
    <w:rsid w:val="006B199B"/>
    <w:rsid w:val="006B3647"/>
    <w:rsid w:val="006D04DD"/>
    <w:rsid w:val="006E7C6D"/>
    <w:rsid w:val="006F081B"/>
    <w:rsid w:val="006F12DC"/>
    <w:rsid w:val="00702DD8"/>
    <w:rsid w:val="0073415D"/>
    <w:rsid w:val="0074453E"/>
    <w:rsid w:val="00764BC2"/>
    <w:rsid w:val="00775069"/>
    <w:rsid w:val="007A74D4"/>
    <w:rsid w:val="007B266E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74C30"/>
    <w:rsid w:val="00984210"/>
    <w:rsid w:val="00993D75"/>
    <w:rsid w:val="009B1090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64D76"/>
    <w:rsid w:val="00F71423"/>
    <w:rsid w:val="00F7205D"/>
    <w:rsid w:val="00F90D39"/>
    <w:rsid w:val="00FA2F76"/>
    <w:rsid w:val="00FB1D7C"/>
    <w:rsid w:val="00FC3475"/>
    <w:rsid w:val="00FC34FE"/>
    <w:rsid w:val="00FC645B"/>
    <w:rsid w:val="00FC6DD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3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365</Words>
  <Characters>2196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47</cp:revision>
  <dcterms:created xsi:type="dcterms:W3CDTF">2021-04-20T12:35:00Z</dcterms:created>
  <dcterms:modified xsi:type="dcterms:W3CDTF">2026-02-17T10:54:00Z</dcterms:modified>
</cp:coreProperties>
</file>